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การแก้ไขเปลี่ยนแปลงการประกอบกิจการสถานีบริการน้ำมัน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ระยะที่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2 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ขั้นตอนออกใบอนุญาต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3B6E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3B6E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3B6E71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3B6E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กระทรวงพลังงาน</w:t>
      </w:r>
    </w:p>
    <w:p w:rsidR="003F4A0D" w:rsidRPr="000C2AAC" w:rsidRDefault="00500B75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การแก้ไขเปลี่ยนแปลงการประกอบกิจการสถานีบริการน้ำมัน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2 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3B6E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3B6E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3B6E71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3B6E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วิธีการและเงื่อนไขเกี่ยวกับการแจ้งการอนุญาตและอัตราค่าธรรมเนียมเกี่ยวกับการประกอบกิจการน้ำมันเชื้อเพลิง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2556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กฎกระทรวงควบคุมไอน้ำมันเชื้อเพลิงพ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2550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และที่แก้ไขเพิ่มเติมและประกาศที่ออกตามกฎกระทรวงดังกล่าว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กฎกระทรวงระบบไฟฟ้าและระบบป้องกันอันตรายจากฟ้าผ่าของสถานที่ประกอบกิจการน้ำมันพ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2556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กฎกระทรวงสถานีบริการน้ำมันเชื้อเพลิงพ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2552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และประกาศที่ออกตามกฎกระทรวงดังกล่าว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ประกาศกรมธุรกิจพลังงานเรื่องกำหนดสถานที่แจ้งการประกอบกิจการควบคุมประเภทที่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สถานที่ยื่นแบบคำขอและแบบใบอนุญาตของการประกอบกิจการควบคุมประเภทที่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3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2556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ลังงานเรื่องหลักเกณฑ์และวิธีการในการจัดให้มีการประกันภัยความรับผิดตามกฎหมายแก่ผู้ได้รับความเสียหายจากภัยอันเกิดจากการประกอบกิจการควบคุมประเภท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3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2557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พระราชบัญญัติควบคุมน้ำมันเชื้อเพลิงพ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2542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และแก้ไขเพิ่มเติม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ส่วนกลาง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ฎกระทรวงกำหนดหลักเกณฑ์วิธีการและเงื่อนไขเกี่ยวกับการแจ้งการอนุญาตและอัตราค่าธรรมเนียมเกี่ยวกับการประกอบกิจการน้ำมันเชื้อเพลิ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2556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20/07/2015 23:23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ศูนย์บริการธุรกิจพลังงานกรมธุรกิจพลังงาน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ศูนย์เอนเนอร์ยี่คอมเพล็กซ์อาคารบีชั้น๑๙๕๕๕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๒ถนนวิภาวดีรังสิตแขวง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เขตจตุจักรกรุงเทพฯ๑๐๙๐๐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โทรศัพท์๐๒๗๙๔๔๕๕๕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โทรสาร๐๒๗๙๔๔๓๐๐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การชำระค่าธรรมเนียมปิดรับเวลา๑๕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๓๐น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๑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ออกใบอนุญาตแก้ไขเปลี่ยนแปลงการประกอบกิจการจะกระทำได้ก็ต่อเมื่อผู้ขอรับใบอนุญาตได้ดำเนินการก่อสร้างสถานประกอบการแล้วเสร็จถูกต้องตรงตามที่กฎกระทรวงที่เกี่ยวข้องกำหนดมีผลการทดสอบและตรวจสอบถังเก็บน้ำมันระบบท่อน้ำมันและอุปกรณ์ระบบไฟฟ้าระบบป้องกันอันตรายจากฟ้าผ่าระบบป้องกันและระงับอัคคีภัยครบถ้วนถูกต้อง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ไม่ขัดต่อกฎหมายอื่นที่เกี่ยวข้องเช่นกฎหมายว่าด้วยการควบคุมอาคารกฎหมายว่าด้วยการผังเมืองกฎหมายว่าด้วยการส่งเสริมและรักษาคุณภาพสิ่งแวดล้อมแห่งชาติเป็นต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๓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ก่อสร้างผลการทดสอบและตรวจสอบด้านความปลอดภัยต้องมีลักษณะเป็นไปตามกฎกระทรวงสถานีบริการน้ำมันเชื้อเพลิง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๒๕๕๒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>: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๑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หากเห็นว่าคำขอไม่ถูกต้องหรือยังขาดเอกสารหรือหลักฐานใดและไม่อาจแก้ไข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๓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๔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มีการแจ้งผลการพิจารณาให้ผู้ยื่นคำขอทราบภายใน๗วันนับแต่วันที่พิจารณาแล้วเสร็จทางจดหมายอิเล็กทรอนิคส์ </w:t>
      </w:r>
      <w:r w:rsidRPr="000C2AAC">
        <w:rPr>
          <w:rFonts w:asciiTheme="minorBidi" w:hAnsiTheme="minorBidi"/>
          <w:noProof/>
          <w:sz w:val="32"/>
          <w:szCs w:val="32"/>
        </w:rPr>
        <w:t xml:space="preserve">(Email)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หากประสงค์ให้จัดส่งผลให้ทางไปรษณีย์โปรดแนบซองจ่าหน้าถึงตัวท่านเองให้ชัดเจนพร้อมติดแสตมป์สำหรับค่าไปรษณีย์ลงทะเบียนตามอัตราของบริษัทไปรษณีย์ไทยจำกัดกำหนด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หนังสือหรือคำขอและตรวจสอบความครบถ้วนของเอกสารตามรายการเอกสารหลักฐานที่กำหนดและส่งเรื่องให้สำนักความปลอดภัยธุรกิจน้ำมั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B6E7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3B6E7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เจ้าหน้าที่ผู้รับผิดชอบพิจารณา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สถานที่และสิ่งก่อสร้าง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ผลการทดสอบถังเก็บน้ำมันระบบท่อน้ำมันและ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อุปกรณ์ระบบไฟฟ้าระบบป้องกันอันตรายจากฟ้าผ่าระบบป้องกันและระงับอัคคีภัย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เอกสารหลักฐานประกอบ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B6E7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3B6E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3B6E7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ลงนามในใบอนุญาต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B6E71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3B6E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3B6E7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:rsidR="004C3BDE" w:rsidRPr="000C2AAC" w:rsidRDefault="004C3BDE" w:rsidP="004C3BDE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ผลการทดสอบถังเก็บน้ำมัน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ระบบท่อน้ำมันและอุปกรณ์ระบบไฟฟ้าและระบบป้องกันอันตรายจากฟ้าผ่าระบบป้องกันและระงับอัคคีภัย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นังสืออนุญาตพร้อมด้วยสำเนาแผนผังที่ได้รับอนุญาตทำทางเชื่อมถนนสาธารณะหรือทางหลวงหรือถนนส่วนบุคคลหรือสำเนาหนังสืออนุญาตพร้อมด้วยสำเนาแผนผังที่ได้รับอนุญาตทำสิ่งล่วงล้ำลำน้ำ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สำเนาสัญญาประกันภัยภัยหรือกรมธรรม์ประกันภัยความรับผิดชอบตามกฎหมายแก่ผู้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ได้รับความเสียหายจากภัยอันเกิดจากการประกอบกิจการควบคุมประเภทที่๓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รับรองสำเนาถูกต้องทุกหน้า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อื่นๆ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</w:t>
            </w:r>
            <w:r w:rsidR="003B6E71">
              <w:rPr>
                <w:rFonts w:ascii="Cordia New" w:hAnsiTheme="minorBidi" w:hint="cs"/>
                <w:b/>
                <w:bCs/>
                <w:noProof/>
                <w:sz w:val="32"/>
                <w:szCs w:val="32"/>
                <w:cs/>
                <w:lang w:bidi="th-TH"/>
              </w:rPr>
              <w:t>่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าธรรมเนียมใบอนุญาตประกอบกิจการควบคุมประเภทที่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3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หากมีการติดตั้งภาชนะบรรจุน้ำมันเพิ่มเติมจากที่ได้รับอนุญาตอยู่ก่อนเดิมจะต้องเสียค</w:t>
            </w:r>
            <w:r w:rsidR="003B6E71">
              <w:rPr>
                <w:rFonts w:ascii="Cordia New" w:hAnsiTheme="minorBidi" w:hint="cs"/>
                <w:b/>
                <w:bCs/>
                <w:noProof/>
                <w:sz w:val="32"/>
                <w:szCs w:val="32"/>
                <w:cs/>
                <w:lang w:bidi="th-TH"/>
              </w:rPr>
              <w:t>่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าธรรมเนียมการอนุญาตให้ใช้ภาชนะบรรจุน้ำมันในส่วนที่เพิ่มเติมด้วยเป็นไปตามข้อ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62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ของกฎกระทรวงกำหนดหลักเกณฑ์วิธีการและเงื่อนไขเกี่ยวกับการแจ้งการอนุญาตและอัตราค่าธรรมเนียมเกี่ยวกับการประกอบกิจการน้ำมันเชื้อเพลิง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2556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3B6E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3B6E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3B6E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3B6E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0-4475-6461-2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3B6E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ศูนย์รับข้อร้องเรียนกรมธุรกิจพลังงาน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(www.doeb.go.th)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ศูนย์เอนเนอร์ยี่คอมเพล็กซ์อาคารบีชั้น๑๙เลขที่๕๕๕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๒ถนนวิภาวดีรังสิตแขวง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เขตจตุจักรกรุงเทพฯ๑๐๙๐๐โทรศัพท์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๐๒๗๙๔๔๑๑๑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lastRenderedPageBreak/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แบบธพ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๒เป็นไปตามประกาศกรมธุรกิจพลังงานเรื่องกำหนดสถานที่แจ้งการประกอบกิจการควบคุมประเภทที่๒สถานที่ยื่นแบบคำขอและแบบใบอนุญาตของการประกอบกิจการควบคุมประเภทที่๓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๒๕๕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3B6E71" w:rsidRPr="000C2AAC" w:rsidTr="007364CB">
        <w:tc>
          <w:tcPr>
            <w:tcW w:w="1418" w:type="dxa"/>
          </w:tcPr>
          <w:p w:rsidR="003B6E71" w:rsidRPr="000C2AAC" w:rsidRDefault="003B6E71" w:rsidP="007364C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3B6E71" w:rsidRPr="000C2AAC" w:rsidRDefault="003B6E71" w:rsidP="007364C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3B6E71" w:rsidRPr="000C2AAC" w:rsidTr="007364CB">
        <w:tc>
          <w:tcPr>
            <w:tcW w:w="1418" w:type="dxa"/>
          </w:tcPr>
          <w:p w:rsidR="003B6E71" w:rsidRPr="000C2AAC" w:rsidRDefault="003B6E71" w:rsidP="007364C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3B6E71" w:rsidRPr="000C2AAC" w:rsidRDefault="003B6E71" w:rsidP="007364CB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3B6E71" w:rsidRPr="000C2AAC" w:rsidTr="007364CB">
        <w:tc>
          <w:tcPr>
            <w:tcW w:w="1418" w:type="dxa"/>
          </w:tcPr>
          <w:p w:rsidR="003B6E71" w:rsidRPr="000C2AAC" w:rsidRDefault="003B6E71" w:rsidP="007364C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3B6E71" w:rsidRDefault="003B6E71" w:rsidP="007364C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3B6E71" w:rsidRPr="000C2AAC" w:rsidRDefault="003B6E71" w:rsidP="007364C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3B6E71" w:rsidRPr="000C2AAC" w:rsidTr="007364CB">
        <w:tc>
          <w:tcPr>
            <w:tcW w:w="1418" w:type="dxa"/>
          </w:tcPr>
          <w:p w:rsidR="003B6E71" w:rsidRPr="000C2AAC" w:rsidRDefault="003B6E71" w:rsidP="007364C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3B6E71" w:rsidRPr="000C2AAC" w:rsidRDefault="003B6E71" w:rsidP="007364C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3B6E71" w:rsidRPr="000C2AAC" w:rsidTr="007364CB">
        <w:tc>
          <w:tcPr>
            <w:tcW w:w="1418" w:type="dxa"/>
          </w:tcPr>
          <w:p w:rsidR="003B6E71" w:rsidRPr="000C2AAC" w:rsidRDefault="003B6E71" w:rsidP="007364C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3B6E71" w:rsidRPr="000C2AAC" w:rsidRDefault="003B6E71" w:rsidP="007364CB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3D9" w:rsidRDefault="005223D9" w:rsidP="00C81DB8">
      <w:pPr>
        <w:spacing w:after="0" w:line="240" w:lineRule="auto"/>
      </w:pPr>
      <w:r>
        <w:separator/>
      </w:r>
    </w:p>
  </w:endnote>
  <w:endnote w:type="continuationSeparator" w:id="1">
    <w:p w:rsidR="005223D9" w:rsidRDefault="005223D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3D9" w:rsidRDefault="005223D9" w:rsidP="00C81DB8">
      <w:pPr>
        <w:spacing w:after="0" w:line="240" w:lineRule="auto"/>
      </w:pPr>
      <w:r>
        <w:separator/>
      </w:r>
    </w:p>
  </w:footnote>
  <w:footnote w:type="continuationSeparator" w:id="1">
    <w:p w:rsidR="005223D9" w:rsidRDefault="005223D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00B75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ED5E16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D5E1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D7313"/>
    <w:rsid w:val="00313D38"/>
    <w:rsid w:val="003240F6"/>
    <w:rsid w:val="00352D56"/>
    <w:rsid w:val="00353030"/>
    <w:rsid w:val="00357299"/>
    <w:rsid w:val="00394708"/>
    <w:rsid w:val="003B6E71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0B75"/>
    <w:rsid w:val="0050561E"/>
    <w:rsid w:val="005223AF"/>
    <w:rsid w:val="005223D9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27915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D5E16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1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2015-08-20T04:41:00Z</cp:lastPrinted>
  <dcterms:created xsi:type="dcterms:W3CDTF">2015-04-23T03:41:00Z</dcterms:created>
  <dcterms:modified xsi:type="dcterms:W3CDTF">2015-08-20T04:41:00Z</dcterms:modified>
</cp:coreProperties>
</file>